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</w:t>
      </w:r>
      <w:r w:rsidRPr="00BC51A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Предоставление </w:t>
      </w:r>
    </w:p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об очередности</w:t>
      </w:r>
    </w:p>
    <w:p w:rsidR="008525D9" w:rsidRDefault="008525D9" w:rsidP="004C4FF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жилых помещений</w:t>
      </w:r>
    </w:p>
    <w:p w:rsidR="008525D9" w:rsidRPr="00BC51A2" w:rsidRDefault="008525D9" w:rsidP="004C4FF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условиях социального найма</w:t>
      </w:r>
      <w:r w:rsidRPr="00BC51A2">
        <w:rPr>
          <w:rFonts w:ascii="Times New Roman" w:hAnsi="Times New Roman"/>
          <w:sz w:val="28"/>
          <w:szCs w:val="28"/>
        </w:rPr>
        <w:t>»</w:t>
      </w:r>
    </w:p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8525D9" w:rsidRPr="002143E8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8525D9" w:rsidRPr="008B518C" w:rsidRDefault="008525D9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8525D9" w:rsidRPr="008B518C" w:rsidRDefault="008525D9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8525D9" w:rsidRPr="008B518C" w:rsidRDefault="008525D9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 )</w:t>
      </w:r>
    </w:p>
    <w:p w:rsidR="008525D9" w:rsidRDefault="008525D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8525D9" w:rsidRPr="008B518C" w:rsidRDefault="008525D9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8525D9" w:rsidRPr="008B518C" w:rsidRDefault="008525D9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8525D9" w:rsidRDefault="008525D9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25D9" w:rsidRDefault="008525D9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25D9" w:rsidRDefault="008525D9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8525D9" w:rsidRDefault="008525D9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25D9" w:rsidRDefault="008525D9" w:rsidP="004C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предоставить информацию о моей очередности в списке граждан, состоящих на учете в качестве нуждающихся в жилых помещениях, предоставляемых по договорам социального найма. В _________ году был поставлен на учет по категории _______________________________________</w:t>
      </w:r>
    </w:p>
    <w:p w:rsidR="008525D9" w:rsidRPr="004C4FF4" w:rsidRDefault="008525D9" w:rsidP="004C4F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4C4FF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«</w:t>
      </w:r>
      <w:r w:rsidRPr="004C4FF4">
        <w:rPr>
          <w:rFonts w:ascii="Times New Roman" w:hAnsi="Times New Roman"/>
          <w:sz w:val="24"/>
          <w:szCs w:val="24"/>
        </w:rPr>
        <w:t>малоимущие граждане</w:t>
      </w:r>
      <w:r>
        <w:rPr>
          <w:rFonts w:ascii="Times New Roman" w:hAnsi="Times New Roman"/>
          <w:sz w:val="24"/>
          <w:szCs w:val="24"/>
        </w:rPr>
        <w:t>»</w:t>
      </w:r>
      <w:r w:rsidRPr="004C4FF4">
        <w:rPr>
          <w:rFonts w:ascii="Times New Roman" w:hAnsi="Times New Roman"/>
          <w:sz w:val="24"/>
          <w:szCs w:val="24"/>
        </w:rPr>
        <w:t>, другая категория)</w:t>
      </w:r>
    </w:p>
    <w:p w:rsidR="008525D9" w:rsidRDefault="008525D9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25D9" w:rsidRDefault="008525D9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25D9" w:rsidRDefault="008525D9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«___» __________________ 20__г.                       </w:t>
      </w:r>
    </w:p>
    <w:p w:rsidR="008525D9" w:rsidRDefault="008525D9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25D9" w:rsidRDefault="008525D9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8525D9" w:rsidRPr="00290D03" w:rsidRDefault="008525D9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(ф.и.о.)</w:t>
      </w:r>
    </w:p>
    <w:sectPr w:rsidR="008525D9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74"/>
    <w:rsid w:val="00065ED2"/>
    <w:rsid w:val="00087BC4"/>
    <w:rsid w:val="000A1860"/>
    <w:rsid w:val="000D1D65"/>
    <w:rsid w:val="00163B95"/>
    <w:rsid w:val="001748E7"/>
    <w:rsid w:val="00185E4C"/>
    <w:rsid w:val="00204EFA"/>
    <w:rsid w:val="002143E8"/>
    <w:rsid w:val="00290D03"/>
    <w:rsid w:val="004C4FF4"/>
    <w:rsid w:val="008525D9"/>
    <w:rsid w:val="00861984"/>
    <w:rsid w:val="008B518C"/>
    <w:rsid w:val="00902782"/>
    <w:rsid w:val="009231C4"/>
    <w:rsid w:val="00955290"/>
    <w:rsid w:val="00A1291E"/>
    <w:rsid w:val="00B2588A"/>
    <w:rsid w:val="00B32374"/>
    <w:rsid w:val="00BB53AF"/>
    <w:rsid w:val="00BC51A2"/>
    <w:rsid w:val="00BE12B0"/>
    <w:rsid w:val="00CC63B3"/>
    <w:rsid w:val="00FE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179</Words>
  <Characters>1021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2</cp:revision>
  <cp:lastPrinted>2020-10-28T14:02:00Z</cp:lastPrinted>
  <dcterms:created xsi:type="dcterms:W3CDTF">2020-11-18T06:48:00Z</dcterms:created>
  <dcterms:modified xsi:type="dcterms:W3CDTF">2020-11-18T06:48:00Z</dcterms:modified>
</cp:coreProperties>
</file>